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94979" w14:textId="3736B8E6" w:rsidR="003F700E" w:rsidRDefault="003F700E" w:rsidP="003F7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>
        <w:rPr>
          <w:b/>
          <w:i/>
          <w:noProof/>
          <w:sz w:val="28"/>
        </w:rPr>
        <w:t>S5-19505</w:t>
      </w:r>
      <w:r>
        <w:rPr>
          <w:b/>
          <w:i/>
          <w:noProof/>
          <w:sz w:val="28"/>
        </w:rPr>
        <w:t>1</w:t>
      </w:r>
      <w:bookmarkEnd w:id="3"/>
    </w:p>
    <w:p w14:paraId="399E83BA" w14:textId="25B4550A" w:rsidR="00230D01" w:rsidRDefault="003F700E" w:rsidP="003F700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Bruges, Belgium 19-23 August 2019</w:t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6FE709B6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5B2F5F">
        <w:rPr>
          <w:b/>
        </w:rPr>
        <w:t>5.3</w:t>
      </w:r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BA583B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230D01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230D01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BCEFD" w14:textId="77777777" w:rsidR="00BA583B" w:rsidRDefault="00BA583B">
      <w:r>
        <w:separator/>
      </w:r>
    </w:p>
    <w:p w14:paraId="6420952D" w14:textId="77777777" w:rsidR="00BA583B" w:rsidRDefault="00BA583B"/>
    <w:p w14:paraId="5107D44F" w14:textId="77777777" w:rsidR="00BA583B" w:rsidRDefault="00BA583B"/>
    <w:p w14:paraId="3468C94B" w14:textId="77777777" w:rsidR="00BA583B" w:rsidRDefault="00BA583B"/>
    <w:p w14:paraId="32FF1FFC" w14:textId="77777777" w:rsidR="00BA583B" w:rsidRDefault="00BA583B"/>
    <w:p w14:paraId="007AC2F1" w14:textId="77777777" w:rsidR="00BA583B" w:rsidRDefault="00BA583B"/>
    <w:p w14:paraId="00955A77" w14:textId="77777777" w:rsidR="00BA583B" w:rsidRDefault="00BA583B"/>
    <w:p w14:paraId="7CBC4292" w14:textId="77777777" w:rsidR="00BA583B" w:rsidRDefault="00BA583B"/>
    <w:p w14:paraId="5D52E158" w14:textId="77777777" w:rsidR="00BA583B" w:rsidRDefault="00BA583B"/>
  </w:endnote>
  <w:endnote w:type="continuationSeparator" w:id="0">
    <w:p w14:paraId="28FB2448" w14:textId="77777777" w:rsidR="00BA583B" w:rsidRDefault="00BA583B">
      <w:r>
        <w:continuationSeparator/>
      </w:r>
    </w:p>
    <w:p w14:paraId="45ABB4D9" w14:textId="77777777" w:rsidR="00BA583B" w:rsidRDefault="00BA583B"/>
    <w:p w14:paraId="6745C8BD" w14:textId="77777777" w:rsidR="00BA583B" w:rsidRDefault="00BA583B"/>
    <w:p w14:paraId="7B32E7AD" w14:textId="77777777" w:rsidR="00BA583B" w:rsidRDefault="00BA583B"/>
    <w:p w14:paraId="6AEEE310" w14:textId="77777777" w:rsidR="00BA583B" w:rsidRDefault="00BA583B"/>
    <w:p w14:paraId="6989C988" w14:textId="77777777" w:rsidR="00BA583B" w:rsidRDefault="00BA583B"/>
    <w:p w14:paraId="660555D3" w14:textId="77777777" w:rsidR="00BA583B" w:rsidRDefault="00BA583B"/>
    <w:p w14:paraId="75BA5D4F" w14:textId="77777777" w:rsidR="00BA583B" w:rsidRDefault="00BA583B"/>
    <w:p w14:paraId="099AA1DA" w14:textId="77777777" w:rsidR="00BA583B" w:rsidRDefault="00BA58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AEDD" w14:textId="77777777" w:rsidR="00BA583B" w:rsidRDefault="00BA583B">
      <w:r>
        <w:separator/>
      </w:r>
    </w:p>
    <w:p w14:paraId="72000031" w14:textId="77777777" w:rsidR="00BA583B" w:rsidRDefault="00BA583B"/>
    <w:p w14:paraId="05144294" w14:textId="77777777" w:rsidR="00BA583B" w:rsidRDefault="00BA583B"/>
    <w:p w14:paraId="754AD518" w14:textId="77777777" w:rsidR="00BA583B" w:rsidRDefault="00BA583B"/>
    <w:p w14:paraId="52DDF5CD" w14:textId="77777777" w:rsidR="00BA583B" w:rsidRDefault="00BA583B"/>
    <w:p w14:paraId="282B8B85" w14:textId="77777777" w:rsidR="00BA583B" w:rsidRDefault="00BA583B"/>
    <w:p w14:paraId="29944330" w14:textId="77777777" w:rsidR="00BA583B" w:rsidRDefault="00BA583B"/>
    <w:p w14:paraId="37E2420F" w14:textId="77777777" w:rsidR="00BA583B" w:rsidRDefault="00BA583B"/>
    <w:p w14:paraId="7E0D0712" w14:textId="77777777" w:rsidR="00BA583B" w:rsidRDefault="00BA583B"/>
  </w:footnote>
  <w:footnote w:type="continuationSeparator" w:id="0">
    <w:p w14:paraId="14B6E7E0" w14:textId="77777777" w:rsidR="00BA583B" w:rsidRDefault="00BA583B">
      <w:r>
        <w:continuationSeparator/>
      </w:r>
    </w:p>
    <w:p w14:paraId="47EA3ADD" w14:textId="77777777" w:rsidR="00BA583B" w:rsidRDefault="00BA583B"/>
    <w:p w14:paraId="7FE11CDA" w14:textId="77777777" w:rsidR="00BA583B" w:rsidRDefault="00BA583B"/>
    <w:p w14:paraId="7A1CDEF6" w14:textId="77777777" w:rsidR="00BA583B" w:rsidRDefault="00BA583B"/>
    <w:p w14:paraId="40A288AA" w14:textId="77777777" w:rsidR="00BA583B" w:rsidRDefault="00BA583B"/>
    <w:p w14:paraId="3661C0FE" w14:textId="77777777" w:rsidR="00BA583B" w:rsidRDefault="00BA583B"/>
    <w:p w14:paraId="5F35A4F1" w14:textId="77777777" w:rsidR="00BA583B" w:rsidRDefault="00BA583B"/>
    <w:p w14:paraId="28059522" w14:textId="77777777" w:rsidR="00BA583B" w:rsidRDefault="00BA583B"/>
    <w:p w14:paraId="7936FC2F" w14:textId="77777777" w:rsidR="00BA583B" w:rsidRDefault="00BA58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0E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2F5F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6A1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583B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A4612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B2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230D0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66B2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6D0E4E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6D0E4E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3F0BCC"/>
    <w:rsid w:val="00426B36"/>
    <w:rsid w:val="004376DA"/>
    <w:rsid w:val="00481161"/>
    <w:rsid w:val="0049684E"/>
    <w:rsid w:val="004F00ED"/>
    <w:rsid w:val="00500A13"/>
    <w:rsid w:val="00537F2E"/>
    <w:rsid w:val="00541DA1"/>
    <w:rsid w:val="0061346D"/>
    <w:rsid w:val="00650128"/>
    <w:rsid w:val="006B5DE0"/>
    <w:rsid w:val="006D0E4E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8F34E5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93B8BA-577D-4ABB-A136-F648B2E5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2278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Mirko</cp:lastModifiedBy>
  <cp:revision>3</cp:revision>
  <cp:lastPrinted>2006-09-14T07:39:00Z</cp:lastPrinted>
  <dcterms:created xsi:type="dcterms:W3CDTF">2019-06-21T12:56:00Z</dcterms:created>
  <dcterms:modified xsi:type="dcterms:W3CDTF">2019-07-16T13:27:00Z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